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E0182" w14:textId="2BED9444" w:rsidR="00AF082A" w:rsidRDefault="00AF082A" w:rsidP="00AF082A">
      <w:pPr>
        <w:pStyle w:val="NoSpacing"/>
      </w:pPr>
      <w:r>
        <w:rPr>
          <w:u w:val="single"/>
        </w:rPr>
        <w:t>Peter FRENSHE</w:t>
      </w:r>
      <w:r>
        <w:t xml:space="preserve">      (</w:t>
      </w:r>
      <w:r w:rsidR="003D3A42">
        <w:t>d.</w:t>
      </w:r>
      <w:r>
        <w:t>1495)</w:t>
      </w:r>
    </w:p>
    <w:p w14:paraId="346CB2E4" w14:textId="77777777" w:rsidR="00AF082A" w:rsidRDefault="00AF082A" w:rsidP="00AF082A">
      <w:pPr>
        <w:pStyle w:val="NoSpacing"/>
      </w:pPr>
      <w:r>
        <w:t xml:space="preserve">of Eastchurch, Kent.   </w:t>
      </w:r>
    </w:p>
    <w:p w14:paraId="4917A66D" w14:textId="77777777" w:rsidR="00AF082A" w:rsidRDefault="00AF082A" w:rsidP="00AF082A">
      <w:pPr>
        <w:pStyle w:val="NoSpacing"/>
      </w:pPr>
    </w:p>
    <w:p w14:paraId="2B587605" w14:textId="77777777" w:rsidR="00AF082A" w:rsidRDefault="00AF082A" w:rsidP="00AF082A">
      <w:pPr>
        <w:pStyle w:val="NoSpacing"/>
      </w:pPr>
    </w:p>
    <w:p w14:paraId="7BB47029" w14:textId="77777777" w:rsidR="00AF082A" w:rsidRDefault="00AF082A" w:rsidP="00AF082A">
      <w:pPr>
        <w:pStyle w:val="NoSpacing"/>
      </w:pPr>
      <w:r>
        <w:tab/>
        <w:t>1495</w:t>
      </w:r>
      <w:r>
        <w:tab/>
        <w:t>He made his Will. (Plomer p.187)</w:t>
      </w:r>
    </w:p>
    <w:p w14:paraId="2917F23A" w14:textId="0B39D13F" w:rsidR="003D3A42" w:rsidRDefault="003D3A42" w:rsidP="00AF082A">
      <w:pPr>
        <w:pStyle w:val="NoSpacing"/>
      </w:pPr>
      <w:r>
        <w:tab/>
        <w:t>1495</w:t>
      </w:r>
      <w:r>
        <w:tab/>
        <w:t>Probate of his Will.</w:t>
      </w:r>
    </w:p>
    <w:p w14:paraId="2C9432E9" w14:textId="415ACCF2" w:rsidR="003D3A42" w:rsidRDefault="003D3A42" w:rsidP="00AF082A">
      <w:pPr>
        <w:pStyle w:val="NoSpacing"/>
      </w:pPr>
      <w:r>
        <w:tab/>
      </w:r>
      <w:r>
        <w:tab/>
        <w:t>(UK, Extended Probate Records, 1269-1975)</w:t>
      </w:r>
    </w:p>
    <w:p w14:paraId="543FC6A3" w14:textId="77777777" w:rsidR="00AF082A" w:rsidRDefault="00AF082A" w:rsidP="00AF082A">
      <w:pPr>
        <w:pStyle w:val="NoSpacing"/>
      </w:pPr>
    </w:p>
    <w:p w14:paraId="2DB42ADD" w14:textId="77777777" w:rsidR="00AF082A" w:rsidRDefault="00AF082A" w:rsidP="00AF082A">
      <w:pPr>
        <w:pStyle w:val="NoSpacing"/>
      </w:pPr>
    </w:p>
    <w:p w14:paraId="73DD3D58" w14:textId="77777777" w:rsidR="00AF082A" w:rsidRDefault="00AF082A" w:rsidP="00AF082A">
      <w:pPr>
        <w:pStyle w:val="NoSpacing"/>
      </w:pPr>
      <w:r>
        <w:t>31 December 2013</w:t>
      </w:r>
    </w:p>
    <w:p w14:paraId="534F519F" w14:textId="2342424A" w:rsidR="003D3A42" w:rsidRDefault="003D3A42" w:rsidP="00AF082A">
      <w:pPr>
        <w:pStyle w:val="NoSpacing"/>
      </w:pPr>
      <w:r>
        <w:t>28 November 2023</w:t>
      </w:r>
    </w:p>
    <w:p w14:paraId="098749BD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20A2" w14:textId="77777777" w:rsidR="00AF082A" w:rsidRDefault="00AF082A" w:rsidP="00920DE3">
      <w:pPr>
        <w:spacing w:after="0" w:line="240" w:lineRule="auto"/>
      </w:pPr>
      <w:r>
        <w:separator/>
      </w:r>
    </w:p>
  </w:endnote>
  <w:endnote w:type="continuationSeparator" w:id="0">
    <w:p w14:paraId="2401BBAB" w14:textId="77777777" w:rsidR="00AF082A" w:rsidRDefault="00AF08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EBE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7008" w14:textId="77777777" w:rsidR="00C009D8" w:rsidRPr="00C009D8" w:rsidRDefault="00C009D8">
    <w:pPr>
      <w:pStyle w:val="Footer"/>
    </w:pPr>
    <w:r>
      <w:t>Copyright I.S.Rogers 9 August 2013</w:t>
    </w:r>
  </w:p>
  <w:p w14:paraId="43DAE34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5FB8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CB6D0" w14:textId="77777777" w:rsidR="00AF082A" w:rsidRDefault="00AF082A" w:rsidP="00920DE3">
      <w:pPr>
        <w:spacing w:after="0" w:line="240" w:lineRule="auto"/>
      </w:pPr>
      <w:r>
        <w:separator/>
      </w:r>
    </w:p>
  </w:footnote>
  <w:footnote w:type="continuationSeparator" w:id="0">
    <w:p w14:paraId="6613D1CF" w14:textId="77777777" w:rsidR="00AF082A" w:rsidRDefault="00AF08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CF1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C32B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3D8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82A"/>
    <w:rsid w:val="00120749"/>
    <w:rsid w:val="003D3A42"/>
    <w:rsid w:val="00624CAE"/>
    <w:rsid w:val="00920DE3"/>
    <w:rsid w:val="00AF08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8B18E"/>
  <w15:docId w15:val="{132E6769-8765-46EF-A179-3743B5D4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2014-01-17T21:37:00Z</dcterms:created>
  <dcterms:modified xsi:type="dcterms:W3CDTF">2023-11-28T21:05:00Z</dcterms:modified>
</cp:coreProperties>
</file>